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303EB" w14:textId="77777777" w:rsidR="002B1DB6" w:rsidRDefault="002B1DB6" w:rsidP="002B1DB6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Peter WYKE</w:t>
      </w:r>
      <w:r>
        <w:t xml:space="preserve">       (fl.1483)</w:t>
      </w:r>
    </w:p>
    <w:p w14:paraId="033A46B6" w14:textId="77777777" w:rsidR="002B1DB6" w:rsidRDefault="002B1DB6" w:rsidP="002B1DB6">
      <w:pPr>
        <w:pStyle w:val="NoSpacing"/>
        <w:tabs>
          <w:tab w:val="left" w:pos="720"/>
          <w:tab w:val="left" w:pos="1440"/>
        </w:tabs>
      </w:pPr>
      <w:r>
        <w:t xml:space="preserve">of </w:t>
      </w:r>
      <w:proofErr w:type="spellStart"/>
      <w:r>
        <w:t>Besthorpe</w:t>
      </w:r>
      <w:proofErr w:type="spellEnd"/>
      <w:r>
        <w:t>, Norfolk. Yeoman.</w:t>
      </w:r>
    </w:p>
    <w:p w14:paraId="6DB75CCD" w14:textId="77777777" w:rsidR="002B1DB6" w:rsidRDefault="002B1DB6" w:rsidP="002B1DB6">
      <w:pPr>
        <w:pStyle w:val="NoSpacing"/>
        <w:tabs>
          <w:tab w:val="left" w:pos="720"/>
          <w:tab w:val="left" w:pos="1440"/>
        </w:tabs>
      </w:pPr>
    </w:p>
    <w:p w14:paraId="2E701684" w14:textId="77777777" w:rsidR="002B1DB6" w:rsidRDefault="002B1DB6" w:rsidP="002B1DB6">
      <w:pPr>
        <w:pStyle w:val="NoSpacing"/>
        <w:tabs>
          <w:tab w:val="left" w:pos="720"/>
          <w:tab w:val="left" w:pos="1440"/>
        </w:tabs>
      </w:pPr>
    </w:p>
    <w:p w14:paraId="1D1CA20B" w14:textId="77777777" w:rsidR="002B1DB6" w:rsidRDefault="002B1DB6" w:rsidP="002B1DB6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Thomas </w:t>
      </w:r>
      <w:proofErr w:type="spellStart"/>
      <w:r>
        <w:t>Dawbeney</w:t>
      </w:r>
      <w:proofErr w:type="spellEnd"/>
      <w:r>
        <w:t xml:space="preserve">, junior, of </w:t>
      </w:r>
      <w:proofErr w:type="spellStart"/>
      <w:r>
        <w:t>Sharrington</w:t>
      </w:r>
      <w:proofErr w:type="spellEnd"/>
      <w:r>
        <w:t>(q.v.), brought a plaint of debt</w:t>
      </w:r>
    </w:p>
    <w:p w14:paraId="6E813C89" w14:textId="77777777" w:rsidR="002B1DB6" w:rsidRDefault="002B1DB6" w:rsidP="002B1DB6">
      <w:pPr>
        <w:pStyle w:val="NoSpacing"/>
        <w:tabs>
          <w:tab w:val="left" w:pos="720"/>
          <w:tab w:val="left" w:pos="1440"/>
        </w:tabs>
      </w:pPr>
      <w:r>
        <w:tab/>
      </w:r>
      <w:r>
        <w:tab/>
        <w:t xml:space="preserve">against him, Robert </w:t>
      </w:r>
      <w:proofErr w:type="spellStart"/>
      <w:r>
        <w:t>Canne</w:t>
      </w:r>
      <w:proofErr w:type="spellEnd"/>
      <w:r>
        <w:t>(q.v.), Stephen Potter(q.v.) and Bartholomew</w:t>
      </w:r>
    </w:p>
    <w:p w14:paraId="6EFC4AFA" w14:textId="77777777" w:rsidR="002B1DB6" w:rsidRDefault="002B1DB6" w:rsidP="002B1DB6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proofErr w:type="spellStart"/>
      <w:r>
        <w:t>Osberne</w:t>
      </w:r>
      <w:proofErr w:type="spellEnd"/>
      <w:r>
        <w:t xml:space="preserve">(q.v.), </w:t>
      </w:r>
      <w:proofErr w:type="gramStart"/>
      <w:r>
        <w:t>all of</w:t>
      </w:r>
      <w:proofErr w:type="gramEnd"/>
      <w:r>
        <w:t xml:space="preserve"> </w:t>
      </w:r>
      <w:proofErr w:type="spellStart"/>
      <w:r>
        <w:t>Besthorpe</w:t>
      </w:r>
      <w:proofErr w:type="spellEnd"/>
      <w:r>
        <w:t>.</w:t>
      </w:r>
    </w:p>
    <w:p w14:paraId="5FD558B9" w14:textId="77777777" w:rsidR="002B1DB6" w:rsidRDefault="002B1DB6" w:rsidP="002B1DB6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r w:rsidRPr="00F103F1">
        <w:t>(</w:t>
      </w:r>
      <w:hyperlink r:id="rId6" w:history="1">
        <w:r w:rsidRPr="00F103F1">
          <w:rPr>
            <w:rStyle w:val="Hyperlink"/>
            <w:color w:val="auto"/>
            <w:u w:val="none"/>
          </w:rPr>
          <w:t>http://aalt.law.uh.e</w:t>
        </w:r>
      </w:hyperlink>
      <w:r w:rsidRPr="005C1D97">
        <w:t>du/Indices/CP40Indices/CP40no883Pl.htm )</w:t>
      </w:r>
    </w:p>
    <w:p w14:paraId="16B98D72" w14:textId="77777777" w:rsidR="002B1DB6" w:rsidRDefault="002B1DB6" w:rsidP="002B1DB6">
      <w:pPr>
        <w:pStyle w:val="NoSpacing"/>
        <w:tabs>
          <w:tab w:val="left" w:pos="720"/>
          <w:tab w:val="left" w:pos="1440"/>
        </w:tabs>
      </w:pPr>
    </w:p>
    <w:p w14:paraId="677418E4" w14:textId="77777777" w:rsidR="002B1DB6" w:rsidRDefault="002B1DB6" w:rsidP="002B1DB6">
      <w:pPr>
        <w:pStyle w:val="NoSpacing"/>
        <w:tabs>
          <w:tab w:val="left" w:pos="720"/>
          <w:tab w:val="left" w:pos="1440"/>
        </w:tabs>
      </w:pPr>
    </w:p>
    <w:p w14:paraId="6BEBD1CB" w14:textId="77777777" w:rsidR="002B1DB6" w:rsidRDefault="002B1DB6" w:rsidP="002B1DB6">
      <w:pPr>
        <w:pStyle w:val="NoSpacing"/>
        <w:tabs>
          <w:tab w:val="left" w:pos="720"/>
          <w:tab w:val="left" w:pos="1440"/>
        </w:tabs>
      </w:pPr>
      <w:r>
        <w:t>4 December 2019</w:t>
      </w:r>
    </w:p>
    <w:p w14:paraId="7B98BE35" w14:textId="77777777" w:rsidR="006B2F86" w:rsidRPr="00E71FC3" w:rsidRDefault="002B1DB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02EB8" w14:textId="77777777" w:rsidR="002B1DB6" w:rsidRDefault="002B1DB6" w:rsidP="00E71FC3">
      <w:pPr>
        <w:spacing w:after="0" w:line="240" w:lineRule="auto"/>
      </w:pPr>
      <w:r>
        <w:separator/>
      </w:r>
    </w:p>
  </w:endnote>
  <w:endnote w:type="continuationSeparator" w:id="0">
    <w:p w14:paraId="14175189" w14:textId="77777777" w:rsidR="002B1DB6" w:rsidRDefault="002B1D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2DDC1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5EA58" w14:textId="77777777" w:rsidR="002B1DB6" w:rsidRDefault="002B1DB6" w:rsidP="00E71FC3">
      <w:pPr>
        <w:spacing w:after="0" w:line="240" w:lineRule="auto"/>
      </w:pPr>
      <w:r>
        <w:separator/>
      </w:r>
    </w:p>
  </w:footnote>
  <w:footnote w:type="continuationSeparator" w:id="0">
    <w:p w14:paraId="751DD5DE" w14:textId="77777777" w:rsidR="002B1DB6" w:rsidRDefault="002B1D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DB6"/>
    <w:rsid w:val="001A7C09"/>
    <w:rsid w:val="002B1DB6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6DB12"/>
  <w15:chartTrackingRefBased/>
  <w15:docId w15:val="{D1A219C0-8394-492C-9E1A-F18878DEB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B1D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2019-12-16T21:54:00Z</dcterms:created>
  <dcterms:modified xsi:type="dcterms:W3CDTF">2019-12-16T21:57:00Z</dcterms:modified>
</cp:coreProperties>
</file>